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6DC154E2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6A3C82">
        <w:rPr>
          <w:rFonts w:asciiTheme="minorHAnsi" w:hAnsiTheme="minorHAnsi" w:cstheme="minorHAnsi"/>
          <w:sz w:val="18"/>
          <w:szCs w:val="18"/>
        </w:rPr>
        <w:t>2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72702B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vAlign w:val="center"/>
          </w:tcPr>
          <w:p w14:paraId="59CE65DE" w14:textId="436AEECD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4BBB0F12" w14:textId="77777777" w:rsidTr="0072702B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vAlign w:val="center"/>
          </w:tcPr>
          <w:p w14:paraId="712FA432" w14:textId="785806BC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5FD0A867" w14:textId="77777777" w:rsidTr="0072702B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vAlign w:val="center"/>
          </w:tcPr>
          <w:p w14:paraId="7E500B5B" w14:textId="67806992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11F5D96E" w14:textId="77777777" w:rsidTr="0072702B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  <w:vAlign w:val="center"/>
          </w:tcPr>
          <w:p w14:paraId="49FD3562" w14:textId="445EFE26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70E4205C" w14:textId="77777777" w:rsidTr="0072702B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  <w:vAlign w:val="center"/>
          </w:tcPr>
          <w:p w14:paraId="4C97A6BB" w14:textId="77777777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023D9C1F" w14:textId="77777777" w:rsidTr="0072702B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  <w:vAlign w:val="center"/>
          </w:tcPr>
          <w:p w14:paraId="5845A0FB" w14:textId="0B48D82A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21954383" w14:textId="77777777" w:rsidTr="0072702B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  <w:vAlign w:val="center"/>
          </w:tcPr>
          <w:p w14:paraId="26DDAF27" w14:textId="04998D5E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F06D6" w:rsidRPr="00CF06D6" w14:paraId="52B0E0A8" w14:textId="77777777" w:rsidTr="0072702B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  <w:vAlign w:val="center"/>
          </w:tcPr>
          <w:p w14:paraId="50F7EFA1" w14:textId="77777777" w:rsidR="00CF06D6" w:rsidRPr="0072702B" w:rsidRDefault="00CF06D6" w:rsidP="0072702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104A2" w:rsidRPr="00CF06D6" w14:paraId="132FB28F" w14:textId="77777777" w:rsidTr="0072702B">
        <w:trPr>
          <w:trHeight w:val="681"/>
        </w:trPr>
        <w:tc>
          <w:tcPr>
            <w:tcW w:w="2802" w:type="dxa"/>
          </w:tcPr>
          <w:p w14:paraId="66A77FD2" w14:textId="77777777" w:rsidR="00C104A2" w:rsidRPr="00CF06D6" w:rsidRDefault="00C104A2" w:rsidP="00C104A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  <w:vAlign w:val="center"/>
          </w:tcPr>
          <w:p w14:paraId="42DF7F9E" w14:textId="11D0F4EA" w:rsidR="00C104A2" w:rsidRPr="0072702B" w:rsidRDefault="00C104A2" w:rsidP="00C104A2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104A2" w:rsidRPr="00CF06D6" w14:paraId="0D78FD4D" w14:textId="77777777" w:rsidTr="0072702B">
        <w:trPr>
          <w:trHeight w:val="520"/>
        </w:trPr>
        <w:tc>
          <w:tcPr>
            <w:tcW w:w="2802" w:type="dxa"/>
          </w:tcPr>
          <w:p w14:paraId="27E1C97B" w14:textId="77777777" w:rsidR="00C104A2" w:rsidRPr="00CF06D6" w:rsidRDefault="00C104A2" w:rsidP="00C104A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  <w:vAlign w:val="center"/>
          </w:tcPr>
          <w:p w14:paraId="1BFB29A2" w14:textId="18507D77" w:rsidR="00C104A2" w:rsidRPr="0072702B" w:rsidRDefault="00C104A2" w:rsidP="00C104A2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104A2" w:rsidRPr="00CF06D6" w14:paraId="317C896C" w14:textId="77777777" w:rsidTr="0072702B">
        <w:trPr>
          <w:trHeight w:val="556"/>
        </w:trPr>
        <w:tc>
          <w:tcPr>
            <w:tcW w:w="2802" w:type="dxa"/>
          </w:tcPr>
          <w:p w14:paraId="759A3774" w14:textId="77777777" w:rsidR="00C104A2" w:rsidRPr="00CF06D6" w:rsidRDefault="00C104A2" w:rsidP="00C104A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  <w:vAlign w:val="center"/>
          </w:tcPr>
          <w:p w14:paraId="384E5E18" w14:textId="62EA0A81" w:rsidR="00C104A2" w:rsidRPr="0072702B" w:rsidRDefault="00C104A2" w:rsidP="00C104A2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104A2" w:rsidRPr="00CF06D6" w14:paraId="7C71A56E" w14:textId="77777777" w:rsidTr="0072702B">
        <w:tc>
          <w:tcPr>
            <w:tcW w:w="2802" w:type="dxa"/>
          </w:tcPr>
          <w:p w14:paraId="11B0D1BF" w14:textId="77777777" w:rsidR="00C104A2" w:rsidRPr="00CF06D6" w:rsidRDefault="00C104A2" w:rsidP="00C104A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  <w:vAlign w:val="center"/>
          </w:tcPr>
          <w:p w14:paraId="476B5A3D" w14:textId="47A1F39E" w:rsidR="00C104A2" w:rsidRPr="0072702B" w:rsidRDefault="00C104A2" w:rsidP="00C104A2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104A2" w:rsidRPr="00CF06D6" w14:paraId="54E05EE1" w14:textId="77777777" w:rsidTr="0072702B">
        <w:tc>
          <w:tcPr>
            <w:tcW w:w="2802" w:type="dxa"/>
          </w:tcPr>
          <w:p w14:paraId="2EE473E8" w14:textId="77777777" w:rsidR="00C104A2" w:rsidRPr="00CF06D6" w:rsidRDefault="00C104A2" w:rsidP="00C104A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  <w:vAlign w:val="center"/>
          </w:tcPr>
          <w:p w14:paraId="0D3F6A5E" w14:textId="2B0BDECC" w:rsidR="00C104A2" w:rsidRPr="0072702B" w:rsidRDefault="00C104A2" w:rsidP="00C104A2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21EDF5EF" w14:textId="3A866FAE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774751" w14:textId="44F7D7DA" w:rsidR="007D7968" w:rsidRDefault="007D7968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EEF21CF" w14:textId="016F0F41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CA8ED9B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</w:r>
      <w:r w:rsidR="00974D7E">
        <w:rPr>
          <w:rFonts w:asciiTheme="minorHAnsi" w:hAnsiTheme="minorHAnsi" w:cstheme="minorHAnsi"/>
        </w:rPr>
        <w:tab/>
      </w:r>
      <w:r w:rsidR="00974D7E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39BB9C5E" w14:textId="679CDCB3" w:rsidR="0017254C" w:rsidRPr="00997AFF" w:rsidRDefault="00024F67" w:rsidP="00536B86">
      <w:pPr>
        <w:spacing w:line="276" w:lineRule="auto"/>
        <w:ind w:left="3540" w:firstLine="708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sectPr w:rsidR="0017254C" w:rsidRPr="00997AFF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8AAE3" w14:textId="77777777" w:rsidR="00B1248C" w:rsidRDefault="00B1248C" w:rsidP="00BB5C4F">
      <w:r>
        <w:separator/>
      </w:r>
    </w:p>
  </w:endnote>
  <w:endnote w:type="continuationSeparator" w:id="0">
    <w:p w14:paraId="090F8614" w14:textId="77777777" w:rsidR="00B1248C" w:rsidRDefault="00B1248C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AEAF6" w14:textId="77777777" w:rsidR="00B1248C" w:rsidRDefault="00B1248C" w:rsidP="00BB5C4F">
      <w:r>
        <w:separator/>
      </w:r>
    </w:p>
  </w:footnote>
  <w:footnote w:type="continuationSeparator" w:id="0">
    <w:p w14:paraId="6759DAD7" w14:textId="77777777" w:rsidR="00B1248C" w:rsidRDefault="00B1248C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88728">
    <w:abstractNumId w:val="0"/>
  </w:num>
  <w:num w:numId="2" w16cid:durableId="2017491787">
    <w:abstractNumId w:val="6"/>
  </w:num>
  <w:num w:numId="3" w16cid:durableId="735013543">
    <w:abstractNumId w:val="1"/>
  </w:num>
  <w:num w:numId="4" w16cid:durableId="1626540955">
    <w:abstractNumId w:val="2"/>
  </w:num>
  <w:num w:numId="5" w16cid:durableId="432170328">
    <w:abstractNumId w:val="5"/>
  </w:num>
  <w:num w:numId="6" w16cid:durableId="883491789">
    <w:abstractNumId w:val="3"/>
  </w:num>
  <w:num w:numId="7" w16cid:durableId="902720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555FC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34C56"/>
    <w:rsid w:val="00245913"/>
    <w:rsid w:val="0028526B"/>
    <w:rsid w:val="002B0D99"/>
    <w:rsid w:val="002B1A4F"/>
    <w:rsid w:val="002C0549"/>
    <w:rsid w:val="002F22D7"/>
    <w:rsid w:val="00311139"/>
    <w:rsid w:val="003375F5"/>
    <w:rsid w:val="00392005"/>
    <w:rsid w:val="003A0E1C"/>
    <w:rsid w:val="003A3717"/>
    <w:rsid w:val="003A42BC"/>
    <w:rsid w:val="003F0DAA"/>
    <w:rsid w:val="00400569"/>
    <w:rsid w:val="00413C63"/>
    <w:rsid w:val="0046699E"/>
    <w:rsid w:val="004D4EC4"/>
    <w:rsid w:val="00511D99"/>
    <w:rsid w:val="00521826"/>
    <w:rsid w:val="00522FDF"/>
    <w:rsid w:val="00536B86"/>
    <w:rsid w:val="005376C1"/>
    <w:rsid w:val="00567CF9"/>
    <w:rsid w:val="005A525C"/>
    <w:rsid w:val="005E7D8E"/>
    <w:rsid w:val="005F1331"/>
    <w:rsid w:val="00600597"/>
    <w:rsid w:val="00600C80"/>
    <w:rsid w:val="006011E2"/>
    <w:rsid w:val="00612BC0"/>
    <w:rsid w:val="006211BD"/>
    <w:rsid w:val="00641C32"/>
    <w:rsid w:val="006824BF"/>
    <w:rsid w:val="006837C4"/>
    <w:rsid w:val="00692C41"/>
    <w:rsid w:val="006A3C82"/>
    <w:rsid w:val="006A3EBA"/>
    <w:rsid w:val="006B7F76"/>
    <w:rsid w:val="006C3577"/>
    <w:rsid w:val="006C3DAB"/>
    <w:rsid w:val="006D6151"/>
    <w:rsid w:val="006D793F"/>
    <w:rsid w:val="00706F93"/>
    <w:rsid w:val="007138CE"/>
    <w:rsid w:val="0072702B"/>
    <w:rsid w:val="00751834"/>
    <w:rsid w:val="007554FD"/>
    <w:rsid w:val="007564BD"/>
    <w:rsid w:val="00774DB8"/>
    <w:rsid w:val="007829C6"/>
    <w:rsid w:val="00784EB8"/>
    <w:rsid w:val="00790135"/>
    <w:rsid w:val="007B34C1"/>
    <w:rsid w:val="007D7968"/>
    <w:rsid w:val="00852373"/>
    <w:rsid w:val="00884BE7"/>
    <w:rsid w:val="00893C43"/>
    <w:rsid w:val="00894807"/>
    <w:rsid w:val="008B6812"/>
    <w:rsid w:val="008F740B"/>
    <w:rsid w:val="00905858"/>
    <w:rsid w:val="009071D7"/>
    <w:rsid w:val="009512E0"/>
    <w:rsid w:val="00962BBF"/>
    <w:rsid w:val="00974D7E"/>
    <w:rsid w:val="00976774"/>
    <w:rsid w:val="009956F4"/>
    <w:rsid w:val="00997AFF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166F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248C"/>
    <w:rsid w:val="00B13296"/>
    <w:rsid w:val="00B14DD9"/>
    <w:rsid w:val="00B217F0"/>
    <w:rsid w:val="00B6027B"/>
    <w:rsid w:val="00B70226"/>
    <w:rsid w:val="00BB5C4F"/>
    <w:rsid w:val="00BB60C3"/>
    <w:rsid w:val="00BC5B18"/>
    <w:rsid w:val="00BE2DAB"/>
    <w:rsid w:val="00C104A2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2023-09-19T11:07:00Z</dcterms:modified>
  <cp:contentStatus/>
</cp:coreProperties>
</file>